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CD" w:rsidRPr="00B828C0" w:rsidRDefault="001051CD" w:rsidP="00C73A7E">
      <w:pPr>
        <w:rPr>
          <w:sz w:val="24"/>
          <w:szCs w:val="24"/>
        </w:rPr>
      </w:pPr>
    </w:p>
    <w:p w:rsidR="001051CD" w:rsidRPr="00A63ACB" w:rsidRDefault="001051CD" w:rsidP="00194987">
      <w:pPr>
        <w:jc w:val="center"/>
        <w:rPr>
          <w:b/>
        </w:rPr>
      </w:pPr>
      <w:r>
        <w:rPr>
          <w:b/>
        </w:rPr>
        <w:t>ОЛИМПИАДА ПО ИНФОРМ</w:t>
      </w:r>
      <w:r w:rsidRPr="00A63ACB">
        <w:rPr>
          <w:b/>
        </w:rPr>
        <w:t>АТИКЕ (5-</w:t>
      </w:r>
      <w:r>
        <w:rPr>
          <w:b/>
        </w:rPr>
        <w:t>6</w:t>
      </w:r>
      <w:r w:rsidRPr="00A63ACB">
        <w:rPr>
          <w:b/>
        </w:rPr>
        <w:t xml:space="preserve"> КЛАССЫ)</w:t>
      </w:r>
    </w:p>
    <w:p w:rsidR="001051CD" w:rsidRPr="00A63ACB" w:rsidRDefault="001051CD" w:rsidP="00194987">
      <w:pPr>
        <w:jc w:val="center"/>
        <w:rPr>
          <w:b/>
          <w:u w:val="single"/>
        </w:rPr>
      </w:pPr>
      <w:r w:rsidRPr="00A63ACB">
        <w:rPr>
          <w:b/>
          <w:u w:val="single"/>
        </w:rPr>
        <w:t xml:space="preserve">ШКОЛЬНЫЙ ЭТАП </w:t>
      </w:r>
    </w:p>
    <w:p w:rsidR="001051CD" w:rsidRPr="00A63ACB" w:rsidRDefault="001051CD" w:rsidP="00194987">
      <w:pPr>
        <w:rPr>
          <w:b/>
          <w:sz w:val="28"/>
          <w:szCs w:val="28"/>
        </w:rPr>
      </w:pPr>
      <w:r w:rsidRPr="00A63ACB">
        <w:rPr>
          <w:b/>
          <w:sz w:val="28"/>
          <w:szCs w:val="28"/>
        </w:rPr>
        <w:t xml:space="preserve">Ответы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8187"/>
      </w:tblGrid>
      <w:tr w:rsidR="001051CD" w:rsidRPr="00A63ACB" w:rsidTr="00194987">
        <w:trPr>
          <w:trHeight w:val="473"/>
        </w:trPr>
        <w:tc>
          <w:tcPr>
            <w:tcW w:w="1384" w:type="dxa"/>
            <w:vAlign w:val="center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№ ЗАДАЧИ</w:t>
            </w:r>
          </w:p>
        </w:tc>
        <w:tc>
          <w:tcPr>
            <w:tcW w:w="8187" w:type="dxa"/>
            <w:vAlign w:val="center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ОТВЕТ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1</w:t>
            </w:r>
          </w:p>
        </w:tc>
        <w:tc>
          <w:tcPr>
            <w:tcW w:w="8187" w:type="dxa"/>
          </w:tcPr>
          <w:p w:rsidR="001051CD" w:rsidRPr="00A63ACB" w:rsidRDefault="001051CD" w:rsidP="007B1116">
            <w:pPr>
              <w:rPr>
                <w:b/>
              </w:rPr>
            </w:pPr>
            <w:r w:rsidRPr="00A63ACB">
              <w:rPr>
                <w:rFonts w:ascii="TimesNewRomanPSMT" w:hAnsi="TimesNewRomanPSMT" w:cs="TimesNewRomanPSMT"/>
                <w:b/>
              </w:rPr>
              <w:t>А- клавиатура, Б- монитор, В- принтер, Г- мышь, Д – телевизор, лишнее слово-телевизор</w:t>
            </w:r>
            <w:r>
              <w:rPr>
                <w:rFonts w:ascii="TimesNewRomanPSMT" w:hAnsi="TimesNewRomanPSMT" w:cs="TimesNewRomanPSMT"/>
                <w:b/>
              </w:rPr>
              <w:t xml:space="preserve">   (1 балл)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2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A63ACB">
              <w:rPr>
                <w:rFonts w:ascii="TimesNewRomanPSMT" w:hAnsi="TimesNewRomanPSMT" w:cs="TimesNewRomanPSMT"/>
                <w:b/>
              </w:rPr>
              <w:t>Винчестер, монитор</w:t>
            </w:r>
            <w:r>
              <w:rPr>
                <w:rFonts w:ascii="TimesNewRomanPSMT" w:hAnsi="TimesNewRomanPSMT" w:cs="TimesNewRomanPSMT"/>
                <w:b/>
              </w:rPr>
              <w:t xml:space="preserve">   (2 балла)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3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A63ACB">
              <w:rPr>
                <w:rFonts w:ascii="TimesNewRomanPSMT" w:hAnsi="TimesNewRomanPSMT" w:cs="TimesNewRomanPSMT"/>
                <w:b/>
              </w:rPr>
              <w:t>Компьютер</w:t>
            </w:r>
            <w:r>
              <w:rPr>
                <w:rFonts w:ascii="TimesNewRomanPSMT" w:hAnsi="TimesNewRomanPSMT" w:cs="TimesNewRomanPSMT"/>
                <w:b/>
              </w:rPr>
              <w:t xml:space="preserve">       (4 балла)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4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A63ACB">
              <w:rPr>
                <w:b/>
              </w:rPr>
              <w:t>4</w:t>
            </w:r>
            <w:r>
              <w:rPr>
                <w:b/>
              </w:rPr>
              <w:t xml:space="preserve">                            (6 баллов)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5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A63ACB">
              <w:rPr>
                <w:b/>
              </w:rPr>
              <w:t>3</w:t>
            </w:r>
            <w:r>
              <w:rPr>
                <w:b/>
              </w:rPr>
              <w:t xml:space="preserve">                         (5 баллов)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6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A63ACB">
              <w:rPr>
                <w:rFonts w:ascii="TimesNewRomanPSMT" w:hAnsi="TimesNewRomanPSMT" w:cs="TimesNewRomanPSMT"/>
                <w:b/>
              </w:rPr>
              <w:t xml:space="preserve">А- 5, Б – пропуск, Д – 3, В – </w:t>
            </w:r>
            <w:smartTag w:uri="urn:schemas-microsoft-com:office:smarttags" w:element="metricconverter">
              <w:smartTagPr>
                <w:attr w:name="ProductID" w:val="4, Г"/>
              </w:smartTagPr>
              <w:r w:rsidRPr="00A63ACB">
                <w:rPr>
                  <w:rFonts w:ascii="TimesNewRomanPSMT" w:hAnsi="TimesNewRomanPSMT" w:cs="TimesNewRomanPSMT"/>
                  <w:b/>
                </w:rPr>
                <w:t>4, Г</w:t>
              </w:r>
            </w:smartTag>
            <w:r w:rsidRPr="00A63ACB">
              <w:rPr>
                <w:rFonts w:ascii="TimesNewRomanPSMT" w:hAnsi="TimesNewRomanPSMT" w:cs="TimesNewRomanPSMT"/>
                <w:b/>
              </w:rPr>
              <w:t xml:space="preserve"> – 2</w:t>
            </w:r>
            <w:r>
              <w:rPr>
                <w:rFonts w:ascii="TimesNewRomanPSMT" w:hAnsi="TimesNewRomanPSMT" w:cs="TimesNewRomanPSMT"/>
                <w:b/>
              </w:rPr>
              <w:t xml:space="preserve">        (10 баллов)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7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>
              <w:rPr>
                <w:b/>
              </w:rPr>
              <w:t>12211                                (4 балла)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8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ind w:left="142" w:hanging="142"/>
              <w:rPr>
                <w:rFonts w:ascii="TimesNewRomanPSMT" w:hAnsi="TimesNewRomanPSMT" w:cs="TimesNewRomanPSMT"/>
                <w:b/>
              </w:rPr>
            </w:pPr>
            <w:r w:rsidRPr="00A63ACB">
              <w:rPr>
                <w:rFonts w:ascii="TimesNewRomanPSMT" w:hAnsi="TimesNewRomanPSMT" w:cs="TimesNewRomanPSMT"/>
                <w:b/>
              </w:rPr>
              <w:t>1.Винчестер, 2. Процессор, 3. Файл, 4. Монитор, 5. Дискета, 6. Клавиатура, 7. Плоттер, 8. Принтер, 9. Транзистор, 10. Бит</w:t>
            </w:r>
            <w:r>
              <w:rPr>
                <w:rFonts w:ascii="TimesNewRomanPSMT" w:hAnsi="TimesNewRomanPSMT" w:cs="TimesNewRomanPSMT"/>
                <w:b/>
              </w:rPr>
              <w:t xml:space="preserve">                (10 баллов)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9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9247AB">
              <w:rPr>
                <w:b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pics_d652c1c6d077cda02d8e9be53c9f86e9" style="width:52.5pt;height:47.25pt;visibility:visible">
                  <v:imagedata r:id="rId7" o:title=""/>
                </v:shape>
              </w:pict>
            </w:r>
            <w:r>
              <w:rPr>
                <w:b/>
              </w:rPr>
              <w:t xml:space="preserve">   (8 баллов)</w:t>
            </w:r>
          </w:p>
        </w:tc>
      </w:tr>
      <w:tr w:rsidR="001051CD" w:rsidRPr="00A63ACB" w:rsidTr="00194987">
        <w:tc>
          <w:tcPr>
            <w:tcW w:w="1384" w:type="dxa"/>
          </w:tcPr>
          <w:p w:rsidR="001051CD" w:rsidRPr="00A63ACB" w:rsidRDefault="001051CD" w:rsidP="00194987">
            <w:pPr>
              <w:jc w:val="center"/>
              <w:rPr>
                <w:b/>
              </w:rPr>
            </w:pPr>
            <w:r w:rsidRPr="00A63ACB">
              <w:rPr>
                <w:b/>
              </w:rPr>
              <w:t>10</w:t>
            </w:r>
          </w:p>
        </w:tc>
        <w:tc>
          <w:tcPr>
            <w:tcW w:w="8187" w:type="dxa"/>
          </w:tcPr>
          <w:p w:rsidR="001051CD" w:rsidRPr="00A63ACB" w:rsidRDefault="001051CD" w:rsidP="00194987">
            <w:pPr>
              <w:rPr>
                <w:b/>
              </w:rPr>
            </w:pPr>
            <w:r w:rsidRPr="00E203FF">
              <w:rPr>
                <w:rFonts w:ascii="Calibri" w:hAnsi="Calibri" w:cs="TimesNewRomanPSMT"/>
                <w:b/>
                <w:lang w:val="en-US"/>
              </w:rPr>
              <w:t>d</w:t>
            </w:r>
            <w:r>
              <w:rPr>
                <w:rFonts w:ascii="TimesNewRomanPSMT" w:hAnsi="TimesNewRomanPSMT" w:cs="TimesNewRomanPSMT"/>
                <w:b/>
              </w:rPr>
              <w:t xml:space="preserve">            (</w:t>
            </w:r>
            <w:bookmarkStart w:id="0" w:name="_GoBack"/>
            <w:bookmarkEnd w:id="0"/>
            <w:r>
              <w:rPr>
                <w:rFonts w:ascii="TimesNewRomanPSMT" w:hAnsi="TimesNewRomanPSMT" w:cs="TimesNewRomanPSMT"/>
                <w:b/>
              </w:rPr>
              <w:t xml:space="preserve"> 5 баллов)</w:t>
            </w:r>
          </w:p>
        </w:tc>
      </w:tr>
    </w:tbl>
    <w:p w:rsidR="001051CD" w:rsidRDefault="001051CD" w:rsidP="00194987">
      <w:pPr>
        <w:rPr>
          <w:b/>
        </w:rPr>
      </w:pPr>
    </w:p>
    <w:p w:rsidR="001051CD" w:rsidRPr="00BE02FF" w:rsidRDefault="001051CD" w:rsidP="00194987">
      <w:pPr>
        <w:rPr>
          <w:b/>
        </w:rPr>
      </w:pPr>
      <w:r>
        <w:rPr>
          <w:b/>
        </w:rPr>
        <w:t>Максимально возможное количество набранных баллов 55</w:t>
      </w:r>
    </w:p>
    <w:p w:rsidR="001051CD" w:rsidRPr="00197CD3" w:rsidRDefault="001051CD" w:rsidP="00194987">
      <w:pPr>
        <w:ind w:firstLine="567"/>
        <w:jc w:val="center"/>
        <w:rPr>
          <w:sz w:val="16"/>
        </w:rPr>
      </w:pPr>
    </w:p>
    <w:p w:rsidR="001051CD" w:rsidRPr="00C73A7E" w:rsidRDefault="001051CD" w:rsidP="00DB48DD">
      <w:pPr>
        <w:ind w:left="360"/>
        <w:rPr>
          <w:b/>
          <w:sz w:val="24"/>
          <w:szCs w:val="24"/>
        </w:rPr>
      </w:pPr>
    </w:p>
    <w:p w:rsidR="001051CD" w:rsidRPr="00C73A7E" w:rsidRDefault="001051CD" w:rsidP="00DB48DD">
      <w:pPr>
        <w:ind w:left="360"/>
        <w:rPr>
          <w:b/>
          <w:sz w:val="24"/>
          <w:szCs w:val="24"/>
        </w:rPr>
      </w:pPr>
    </w:p>
    <w:p w:rsidR="001051CD" w:rsidRDefault="001051CD" w:rsidP="00000FE4">
      <w:pPr>
        <w:ind w:left="360"/>
      </w:pPr>
    </w:p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p w:rsidR="001051CD" w:rsidRPr="00000FE4" w:rsidRDefault="001051CD" w:rsidP="00000FE4"/>
    <w:sectPr w:rsidR="001051CD" w:rsidRPr="00000FE4" w:rsidSect="00DB48DD">
      <w:headerReference w:type="default" r:id="rId8"/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1CD" w:rsidRDefault="001051CD">
      <w:r>
        <w:separator/>
      </w:r>
    </w:p>
  </w:endnote>
  <w:endnote w:type="continuationSeparator" w:id="1">
    <w:p w:rsidR="001051CD" w:rsidRDefault="00105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1CD" w:rsidRDefault="001051CD">
      <w:r>
        <w:separator/>
      </w:r>
    </w:p>
  </w:footnote>
  <w:footnote w:type="continuationSeparator" w:id="1">
    <w:p w:rsidR="001051CD" w:rsidRDefault="001051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1CD" w:rsidRDefault="001051CD" w:rsidP="00194987">
    <w:pPr>
      <w:pStyle w:val="Header"/>
      <w:tabs>
        <w:tab w:val="clear" w:pos="4677"/>
        <w:tab w:val="clear" w:pos="9355"/>
        <w:tab w:val="center" w:pos="5216"/>
        <w:tab w:val="right" w:pos="10433"/>
      </w:tabs>
    </w:pPr>
    <w:r>
      <w:tab/>
      <w:t>2015-2016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54E3D"/>
    <w:multiLevelType w:val="hybridMultilevel"/>
    <w:tmpl w:val="0420B720"/>
    <w:lvl w:ilvl="0" w:tplc="889EB6D8">
      <w:start w:val="1"/>
      <w:numFmt w:val="upperLetter"/>
      <w:lvlText w:val="%1)"/>
      <w:lvlJc w:val="left"/>
      <w:pPr>
        <w:ind w:left="9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  <w:rPr>
        <w:rFonts w:cs="Times New Roman"/>
      </w:rPr>
    </w:lvl>
  </w:abstractNum>
  <w:abstractNum w:abstractNumId="1">
    <w:nsid w:val="1DF02F67"/>
    <w:multiLevelType w:val="hybridMultilevel"/>
    <w:tmpl w:val="C63A2358"/>
    <w:lvl w:ilvl="0" w:tplc="F2ECCF52">
      <w:start w:val="1"/>
      <w:numFmt w:val="bullet"/>
      <w:lvlText w:val=""/>
      <w:lvlJc w:val="left"/>
      <w:pPr>
        <w:tabs>
          <w:tab w:val="num" w:pos="1440"/>
        </w:tabs>
        <w:ind w:left="1304" w:hanging="22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9B3B59"/>
    <w:multiLevelType w:val="hybridMultilevel"/>
    <w:tmpl w:val="BE0C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F6C5B"/>
    <w:multiLevelType w:val="hybridMultilevel"/>
    <w:tmpl w:val="56568062"/>
    <w:lvl w:ilvl="0" w:tplc="9F5E4B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A0F27"/>
    <w:multiLevelType w:val="hybridMultilevel"/>
    <w:tmpl w:val="CF6AADFE"/>
    <w:lvl w:ilvl="0" w:tplc="BE4E3742">
      <w:start w:val="1"/>
      <w:numFmt w:val="bullet"/>
      <w:lvlText w:val=""/>
      <w:lvlJc w:val="left"/>
      <w:pPr>
        <w:tabs>
          <w:tab w:val="num" w:pos="1664"/>
        </w:tabs>
        <w:ind w:left="158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48DD"/>
    <w:rsid w:val="00000FE4"/>
    <w:rsid w:val="00056CEA"/>
    <w:rsid w:val="001051CD"/>
    <w:rsid w:val="00175D2C"/>
    <w:rsid w:val="00194987"/>
    <w:rsid w:val="00197CD3"/>
    <w:rsid w:val="001C4BDB"/>
    <w:rsid w:val="00212E82"/>
    <w:rsid w:val="00224AC1"/>
    <w:rsid w:val="00253C74"/>
    <w:rsid w:val="00261021"/>
    <w:rsid w:val="00293D77"/>
    <w:rsid w:val="002E2AAB"/>
    <w:rsid w:val="00301E8E"/>
    <w:rsid w:val="00351320"/>
    <w:rsid w:val="003E5C97"/>
    <w:rsid w:val="0040451B"/>
    <w:rsid w:val="00486EBB"/>
    <w:rsid w:val="00523D91"/>
    <w:rsid w:val="0054346A"/>
    <w:rsid w:val="005E3EC8"/>
    <w:rsid w:val="006C7C30"/>
    <w:rsid w:val="00702D58"/>
    <w:rsid w:val="00762FF7"/>
    <w:rsid w:val="0076552E"/>
    <w:rsid w:val="00793647"/>
    <w:rsid w:val="007B1116"/>
    <w:rsid w:val="007B78FB"/>
    <w:rsid w:val="0081010C"/>
    <w:rsid w:val="00871D22"/>
    <w:rsid w:val="008834A3"/>
    <w:rsid w:val="009134B7"/>
    <w:rsid w:val="009247AB"/>
    <w:rsid w:val="00941DCE"/>
    <w:rsid w:val="00A63ACB"/>
    <w:rsid w:val="00B62007"/>
    <w:rsid w:val="00B70CE3"/>
    <w:rsid w:val="00B828C0"/>
    <w:rsid w:val="00B90B79"/>
    <w:rsid w:val="00BC09E7"/>
    <w:rsid w:val="00BC7595"/>
    <w:rsid w:val="00BE02FF"/>
    <w:rsid w:val="00C0360F"/>
    <w:rsid w:val="00C15E41"/>
    <w:rsid w:val="00C6348E"/>
    <w:rsid w:val="00C73A7E"/>
    <w:rsid w:val="00D46988"/>
    <w:rsid w:val="00D64F52"/>
    <w:rsid w:val="00DB48DD"/>
    <w:rsid w:val="00E203FF"/>
    <w:rsid w:val="00EF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8D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3D9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23D91"/>
    <w:rPr>
      <w:rFonts w:ascii="Cambria" w:hAnsi="Cambria"/>
      <w:b/>
      <w:i/>
      <w:sz w:val="28"/>
    </w:rPr>
  </w:style>
  <w:style w:type="paragraph" w:styleId="NormalWeb">
    <w:name w:val="Normal (Web)"/>
    <w:basedOn w:val="Normal"/>
    <w:uiPriority w:val="99"/>
    <w:rsid w:val="00DB48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6"/>
      <w:szCs w:val="26"/>
    </w:rPr>
  </w:style>
  <w:style w:type="paragraph" w:customStyle="1" w:styleId="1">
    <w:name w:val="Текст1"/>
    <w:basedOn w:val="Normal"/>
    <w:uiPriority w:val="99"/>
    <w:rsid w:val="00194987"/>
    <w:rPr>
      <w:rFonts w:ascii="Courier New" w:hAnsi="Courier New"/>
    </w:rPr>
  </w:style>
  <w:style w:type="paragraph" w:styleId="Header">
    <w:name w:val="header"/>
    <w:basedOn w:val="Normal"/>
    <w:link w:val="HeaderChar"/>
    <w:uiPriority w:val="99"/>
    <w:rsid w:val="0019498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4987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rsid w:val="00194987"/>
    <w:pPr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94987"/>
    <w:rPr>
      <w:rFonts w:ascii="Courier New" w:hAnsi="Courier New"/>
    </w:rPr>
  </w:style>
  <w:style w:type="paragraph" w:styleId="Footer">
    <w:name w:val="footer"/>
    <w:basedOn w:val="Normal"/>
    <w:link w:val="FooterChar"/>
    <w:uiPriority w:val="99"/>
    <w:rsid w:val="00D64F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4F52"/>
    <w:rPr>
      <w:rFonts w:ascii="Times New Roman" w:hAnsi="Times New Roman"/>
    </w:rPr>
  </w:style>
  <w:style w:type="table" w:styleId="TableGrid">
    <w:name w:val="Table Grid"/>
    <w:basedOn w:val="TableNormal"/>
    <w:uiPriority w:val="99"/>
    <w:rsid w:val="0035132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C7C3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C7C30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134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3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1</Pages>
  <Words>106</Words>
  <Characters>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vershinina_gm</dc:creator>
  <cp:keywords/>
  <dc:description/>
  <cp:lastModifiedBy>Admin</cp:lastModifiedBy>
  <cp:revision>10</cp:revision>
  <dcterms:created xsi:type="dcterms:W3CDTF">2015-10-08T19:13:00Z</dcterms:created>
  <dcterms:modified xsi:type="dcterms:W3CDTF">2015-12-12T20:08:00Z</dcterms:modified>
</cp:coreProperties>
</file>